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A7" w:rsidRDefault="007B01A7"/>
    <w:p w:rsidR="007B01A7" w:rsidRDefault="007B01A7"/>
    <w:p w:rsidR="007B01A7" w:rsidRDefault="007B01A7" w:rsidP="00866EE4">
      <w:pPr>
        <w:spacing w:before="81"/>
        <w:jc w:val="center"/>
        <w:rPr>
          <w:rFonts w:ascii="Arial Narrow" w:hAnsi="Arial Narrow"/>
          <w:b/>
          <w:sz w:val="24"/>
          <w:szCs w:val="24"/>
        </w:rPr>
      </w:pPr>
      <w:r w:rsidRPr="00600EDA">
        <w:rPr>
          <w:rFonts w:ascii="Arial Narrow" w:hAnsi="Arial Narrow"/>
          <w:b/>
          <w:sz w:val="24"/>
          <w:szCs w:val="24"/>
        </w:rPr>
        <w:t>PERCORSO</w:t>
      </w:r>
      <w:r>
        <w:rPr>
          <w:rFonts w:ascii="Arial Narrow" w:hAnsi="Arial Narrow"/>
          <w:b/>
          <w:sz w:val="24"/>
          <w:szCs w:val="24"/>
        </w:rPr>
        <w:t xml:space="preserve"> OSSERVATIVO CLASSE 1    </w:t>
      </w:r>
    </w:p>
    <w:p w:rsidR="007B01A7" w:rsidRDefault="007B01A7" w:rsidP="00866EE4">
      <w:pPr>
        <w:spacing w:before="81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I. C. Dovizi - Plesso Primaria</w:t>
      </w:r>
    </w:p>
    <w:p w:rsidR="007B01A7" w:rsidRDefault="007B01A7" w:rsidP="00866EE4">
      <w:pPr>
        <w:spacing w:before="81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A.S 20…/20…. </w:t>
      </w:r>
    </w:p>
    <w:p w:rsidR="007B01A7" w:rsidRDefault="007B01A7" w:rsidP="00866EE4">
      <w:pPr>
        <w:spacing w:before="81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INSEGNANTE COORDINATRICE: ……………………..</w:t>
      </w:r>
    </w:p>
    <w:p w:rsidR="007B01A7" w:rsidRPr="00D4738E" w:rsidRDefault="007B01A7" w:rsidP="00866EE4">
      <w:pPr>
        <w:spacing w:before="81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ALUNNO/A: …………………………………………………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1275"/>
        <w:gridCol w:w="993"/>
        <w:gridCol w:w="1180"/>
        <w:gridCol w:w="1088"/>
        <w:gridCol w:w="1134"/>
        <w:gridCol w:w="992"/>
        <w:gridCol w:w="1134"/>
        <w:gridCol w:w="992"/>
      </w:tblGrid>
      <w:tr w:rsidR="007B01A7" w:rsidRPr="0061676B" w:rsidTr="0061676B">
        <w:trPr>
          <w:trHeight w:val="77"/>
        </w:trPr>
        <w:tc>
          <w:tcPr>
            <w:tcW w:w="3369" w:type="dxa"/>
            <w:gridSpan w:val="3"/>
          </w:tcPr>
          <w:p w:rsidR="007B01A7" w:rsidRPr="009F1FEF" w:rsidRDefault="007B01A7" w:rsidP="0061676B">
            <w:pPr>
              <w:pStyle w:val="TableParagraph"/>
              <w:spacing w:before="4"/>
              <w:ind w:left="290" w:right="290"/>
              <w:jc w:val="center"/>
              <w:rPr>
                <w:rFonts w:ascii="Arial Narrow" w:hAnsi="Arial Narrow"/>
                <w:b/>
                <w:u w:val="thick"/>
                <w:lang w:val="it-IT"/>
              </w:rPr>
            </w:pPr>
            <w:r w:rsidRPr="009F1FEF">
              <w:rPr>
                <w:rFonts w:ascii="Arial Narrow" w:hAnsi="Arial Narrow"/>
                <w:b/>
                <w:u w:val="thick"/>
                <w:lang w:val="it-IT"/>
              </w:rPr>
              <w:t>STEP 31 OTTOBRE</w:t>
            </w:r>
          </w:p>
          <w:p w:rsidR="007B01A7" w:rsidRPr="009F1FEF" w:rsidRDefault="007B01A7" w:rsidP="0061676B">
            <w:pPr>
              <w:pStyle w:val="TableParagraph"/>
              <w:spacing w:before="4"/>
              <w:ind w:left="290" w:right="290"/>
              <w:jc w:val="center"/>
              <w:rPr>
                <w:rFonts w:ascii="Arial Narrow" w:hAnsi="Arial Narrow"/>
                <w:b/>
                <w:sz w:val="13"/>
                <w:lang w:val="it-IT"/>
              </w:rPr>
            </w:pPr>
          </w:p>
        </w:tc>
        <w:tc>
          <w:tcPr>
            <w:tcW w:w="3402" w:type="dxa"/>
            <w:gridSpan w:val="3"/>
          </w:tcPr>
          <w:p w:rsidR="007B01A7" w:rsidRPr="009F1FEF" w:rsidRDefault="007B01A7" w:rsidP="0061676B">
            <w:pPr>
              <w:pStyle w:val="TableParagraph"/>
              <w:spacing w:before="4"/>
              <w:ind w:left="289" w:right="290"/>
              <w:jc w:val="center"/>
              <w:rPr>
                <w:rFonts w:ascii="Arial Narrow" w:hAnsi="Arial Narrow"/>
                <w:b/>
                <w:lang w:val="it-IT"/>
              </w:rPr>
            </w:pPr>
            <w:r w:rsidRPr="009F1FEF">
              <w:rPr>
                <w:rFonts w:ascii="Arial Narrow" w:hAnsi="Arial Narrow"/>
                <w:b/>
                <w:u w:val="thick"/>
                <w:lang w:val="it-IT"/>
              </w:rPr>
              <w:t>STEP 31 GENNAIO</w:t>
            </w:r>
          </w:p>
        </w:tc>
        <w:tc>
          <w:tcPr>
            <w:tcW w:w="3118" w:type="dxa"/>
            <w:gridSpan w:val="3"/>
          </w:tcPr>
          <w:p w:rsidR="007B01A7" w:rsidRPr="0061676B" w:rsidRDefault="007B01A7" w:rsidP="0061676B">
            <w:pPr>
              <w:pStyle w:val="TableParagraph"/>
              <w:spacing w:before="4"/>
              <w:ind w:left="290" w:right="289"/>
              <w:jc w:val="center"/>
              <w:rPr>
                <w:rFonts w:ascii="Arial Narrow" w:hAnsi="Arial Narrow"/>
                <w:b/>
              </w:rPr>
            </w:pPr>
            <w:r w:rsidRPr="009F1FEF">
              <w:rPr>
                <w:rFonts w:ascii="Arial Narrow" w:hAnsi="Arial Narrow"/>
                <w:b/>
                <w:u w:val="thick"/>
                <w:lang w:val="it-IT"/>
              </w:rPr>
              <w:t>STEP 31 MAGGI</w:t>
            </w:r>
            <w:r w:rsidRPr="0061676B">
              <w:rPr>
                <w:rFonts w:ascii="Arial Narrow" w:hAnsi="Arial Narrow"/>
                <w:b/>
                <w:u w:val="thick"/>
              </w:rPr>
              <w:t>O</w:t>
            </w:r>
          </w:p>
        </w:tc>
      </w:tr>
      <w:tr w:rsidR="007B01A7" w:rsidRPr="0061676B" w:rsidTr="0061676B">
        <w:tc>
          <w:tcPr>
            <w:tcW w:w="3369" w:type="dxa"/>
            <w:gridSpan w:val="3"/>
          </w:tcPr>
          <w:p w:rsidR="007B01A7" w:rsidRPr="005A40A3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lang w:val="it-IT"/>
              </w:rPr>
            </w:pPr>
            <w:r w:rsidRPr="005A40A3">
              <w:rPr>
                <w:rFonts w:ascii="Arial Narrow" w:hAnsi="Arial Narrow"/>
                <w:b/>
                <w:lang w:val="it-IT"/>
              </w:rPr>
              <w:t>Competenza fonologica e meta -fonologica:</w:t>
            </w:r>
          </w:p>
          <w:p w:rsidR="007B01A7" w:rsidRPr="005A40A3" w:rsidRDefault="007B01A7" w:rsidP="00485439">
            <w:pPr>
              <w:pStyle w:val="BodyText"/>
              <w:rPr>
                <w:rFonts w:ascii="Arial Narrow" w:hAnsi="Arial Narrow"/>
                <w:b/>
                <w:sz w:val="13"/>
                <w:lang w:val="it-IT"/>
              </w:rPr>
            </w:pPr>
          </w:p>
        </w:tc>
        <w:tc>
          <w:tcPr>
            <w:tcW w:w="3402" w:type="dxa"/>
            <w:gridSpan w:val="3"/>
          </w:tcPr>
          <w:p w:rsidR="007B01A7" w:rsidRPr="005A40A3" w:rsidRDefault="007B01A7" w:rsidP="0061676B">
            <w:pPr>
              <w:pStyle w:val="TableParagraph"/>
              <w:spacing w:before="0"/>
              <w:ind w:left="367" w:right="365" w:hanging="1"/>
              <w:jc w:val="center"/>
              <w:rPr>
                <w:rFonts w:ascii="Arial Narrow" w:hAnsi="Arial Narrow"/>
                <w:b/>
                <w:lang w:val="it-IT"/>
              </w:rPr>
            </w:pPr>
            <w:r w:rsidRPr="005A40A3">
              <w:rPr>
                <w:rFonts w:ascii="Arial Narrow" w:hAnsi="Arial Narrow"/>
                <w:b/>
                <w:lang w:val="it-IT"/>
              </w:rPr>
              <w:t>Competenza fonologica e meta- fonologica:</w:t>
            </w:r>
          </w:p>
          <w:p w:rsidR="007B01A7" w:rsidRPr="005A40A3" w:rsidRDefault="007B01A7" w:rsidP="00485439">
            <w:pPr>
              <w:pStyle w:val="BodyText"/>
              <w:rPr>
                <w:rFonts w:ascii="Arial Narrow" w:hAnsi="Arial Narrow"/>
                <w:b/>
                <w:sz w:val="13"/>
                <w:lang w:val="it-IT"/>
              </w:rPr>
            </w:pPr>
          </w:p>
        </w:tc>
        <w:tc>
          <w:tcPr>
            <w:tcW w:w="3118" w:type="dxa"/>
            <w:gridSpan w:val="3"/>
          </w:tcPr>
          <w:p w:rsidR="007B01A7" w:rsidRPr="005A40A3" w:rsidRDefault="007B01A7" w:rsidP="0061676B">
            <w:pPr>
              <w:pStyle w:val="TableParagraph"/>
              <w:spacing w:before="0"/>
              <w:ind w:left="367" w:right="365" w:hanging="1"/>
              <w:jc w:val="center"/>
              <w:rPr>
                <w:rFonts w:ascii="Arial Narrow" w:hAnsi="Arial Narrow"/>
                <w:b/>
                <w:lang w:val="it-IT"/>
              </w:rPr>
            </w:pPr>
            <w:r w:rsidRPr="005A40A3">
              <w:rPr>
                <w:rFonts w:ascii="Arial Narrow" w:hAnsi="Arial Narrow"/>
                <w:b/>
                <w:lang w:val="it-IT"/>
              </w:rPr>
              <w:t>Competenza fonologica e meta -fonologica:</w:t>
            </w:r>
          </w:p>
          <w:p w:rsidR="007B01A7" w:rsidRPr="005A40A3" w:rsidRDefault="007B01A7" w:rsidP="00485439">
            <w:pPr>
              <w:pStyle w:val="BodyText"/>
              <w:rPr>
                <w:rFonts w:ascii="Arial Narrow" w:hAnsi="Arial Narrow"/>
                <w:b/>
                <w:sz w:val="13"/>
                <w:lang w:val="it-IT"/>
              </w:rPr>
            </w:pPr>
          </w:p>
        </w:tc>
      </w:tr>
      <w:tr w:rsidR="007B01A7" w:rsidRPr="0061676B" w:rsidTr="0061676B">
        <w:trPr>
          <w:trHeight w:val="477"/>
        </w:trPr>
        <w:tc>
          <w:tcPr>
            <w:tcW w:w="1101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275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pacing w:val="-1"/>
                <w:sz w:val="18"/>
                <w:szCs w:val="18"/>
              </w:rPr>
              <w:t xml:space="preserve">parzialmente </w:t>
            </w: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3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80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088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2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2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</w:tr>
      <w:tr w:rsidR="007B01A7" w:rsidRPr="0061676B" w:rsidTr="0061676B">
        <w:tc>
          <w:tcPr>
            <w:tcW w:w="3369" w:type="dxa"/>
            <w:gridSpan w:val="3"/>
          </w:tcPr>
          <w:p w:rsidR="007B01A7" w:rsidRPr="0061676B" w:rsidRDefault="007B01A7" w:rsidP="0061676B">
            <w:pPr>
              <w:pStyle w:val="TableParagraph"/>
              <w:spacing w:before="1"/>
              <w:ind w:left="290" w:right="291"/>
              <w:jc w:val="center"/>
              <w:rPr>
                <w:rFonts w:ascii="Arial Narrow" w:hAnsi="Arial Narrow"/>
                <w:b/>
              </w:rPr>
            </w:pPr>
            <w:r w:rsidRPr="0061676B">
              <w:rPr>
                <w:rFonts w:ascii="Arial Narrow" w:hAnsi="Arial Narrow"/>
                <w:b/>
              </w:rPr>
              <w:t>Coordinazione oculo-manuale: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3"/>
              </w:rPr>
            </w:pPr>
          </w:p>
        </w:tc>
        <w:tc>
          <w:tcPr>
            <w:tcW w:w="3402" w:type="dxa"/>
            <w:gridSpan w:val="3"/>
          </w:tcPr>
          <w:p w:rsidR="007B01A7" w:rsidRPr="0061676B" w:rsidRDefault="007B01A7" w:rsidP="0061676B">
            <w:pPr>
              <w:pStyle w:val="TableParagraph"/>
              <w:spacing w:before="1"/>
              <w:ind w:left="290" w:right="291"/>
              <w:jc w:val="center"/>
              <w:rPr>
                <w:rFonts w:ascii="Arial Narrow" w:hAnsi="Arial Narrow"/>
                <w:b/>
              </w:rPr>
            </w:pPr>
            <w:r w:rsidRPr="0061676B">
              <w:rPr>
                <w:rFonts w:ascii="Arial Narrow" w:hAnsi="Arial Narrow"/>
                <w:b/>
              </w:rPr>
              <w:t>Coordinazione oculo-manuale:</w:t>
            </w:r>
          </w:p>
          <w:p w:rsidR="007B01A7" w:rsidRPr="0061676B" w:rsidRDefault="007B01A7" w:rsidP="0061676B">
            <w:pPr>
              <w:pStyle w:val="TableParagraph"/>
              <w:spacing w:before="1"/>
              <w:ind w:left="290" w:right="291"/>
              <w:jc w:val="center"/>
              <w:rPr>
                <w:rFonts w:ascii="Arial Narrow" w:hAnsi="Arial Narrow"/>
                <w:b/>
                <w:sz w:val="13"/>
              </w:rPr>
            </w:pPr>
          </w:p>
        </w:tc>
        <w:tc>
          <w:tcPr>
            <w:tcW w:w="3118" w:type="dxa"/>
            <w:gridSpan w:val="3"/>
          </w:tcPr>
          <w:p w:rsidR="007B01A7" w:rsidRPr="0061676B" w:rsidRDefault="007B01A7" w:rsidP="0061676B">
            <w:pPr>
              <w:pStyle w:val="TableParagraph"/>
              <w:spacing w:before="1"/>
              <w:ind w:left="290" w:right="291"/>
              <w:jc w:val="center"/>
              <w:rPr>
                <w:rFonts w:ascii="Arial Narrow" w:hAnsi="Arial Narrow"/>
                <w:b/>
              </w:rPr>
            </w:pPr>
            <w:r w:rsidRPr="0061676B">
              <w:rPr>
                <w:rFonts w:ascii="Arial Narrow" w:hAnsi="Arial Narrow"/>
                <w:b/>
              </w:rPr>
              <w:t>Coordinazione oculo-manuale:</w:t>
            </w:r>
          </w:p>
          <w:p w:rsidR="007B01A7" w:rsidRPr="0061676B" w:rsidRDefault="007B01A7" w:rsidP="0061676B">
            <w:pPr>
              <w:pStyle w:val="TableParagraph"/>
              <w:spacing w:before="1"/>
              <w:ind w:left="0" w:right="291"/>
              <w:rPr>
                <w:rFonts w:ascii="Arial Narrow" w:hAnsi="Arial Narrow"/>
                <w:b/>
                <w:sz w:val="13"/>
              </w:rPr>
            </w:pPr>
          </w:p>
        </w:tc>
      </w:tr>
      <w:tr w:rsidR="007B01A7" w:rsidRPr="0061676B" w:rsidTr="0061676B">
        <w:trPr>
          <w:trHeight w:val="477"/>
        </w:trPr>
        <w:tc>
          <w:tcPr>
            <w:tcW w:w="1101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32"/>
                <w:szCs w:val="32"/>
              </w:rPr>
            </w:pP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275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pacing w:val="-1"/>
                <w:sz w:val="18"/>
                <w:szCs w:val="18"/>
              </w:rPr>
              <w:t xml:space="preserve">parzialmente </w:t>
            </w: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3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80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088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2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2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</w:tr>
      <w:tr w:rsidR="007B01A7" w:rsidRPr="0061676B" w:rsidTr="0061676B">
        <w:tc>
          <w:tcPr>
            <w:tcW w:w="3369" w:type="dxa"/>
            <w:gridSpan w:val="3"/>
          </w:tcPr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3"/>
              </w:rPr>
            </w:pPr>
          </w:p>
        </w:tc>
        <w:tc>
          <w:tcPr>
            <w:tcW w:w="3402" w:type="dxa"/>
            <w:gridSpan w:val="3"/>
          </w:tcPr>
          <w:p w:rsidR="007B01A7" w:rsidRPr="0061676B" w:rsidRDefault="007B01A7" w:rsidP="0061676B">
            <w:pPr>
              <w:pStyle w:val="TableParagraph"/>
              <w:spacing w:before="0"/>
              <w:ind w:right="808"/>
              <w:jc w:val="center"/>
              <w:rPr>
                <w:rFonts w:ascii="Arial Narrow" w:hAnsi="Arial Narrow"/>
                <w:b/>
              </w:rPr>
            </w:pPr>
            <w:r w:rsidRPr="0061676B">
              <w:rPr>
                <w:rFonts w:ascii="Arial Narrow" w:hAnsi="Arial Narrow"/>
                <w:b/>
              </w:rPr>
              <w:t>Lettura e scrittura strumentali: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367" w:right="365" w:hanging="1"/>
              <w:jc w:val="center"/>
              <w:rPr>
                <w:rFonts w:ascii="Arial Narrow" w:hAnsi="Arial Narrow"/>
                <w:b/>
                <w:sz w:val="13"/>
              </w:rPr>
            </w:pPr>
          </w:p>
        </w:tc>
        <w:tc>
          <w:tcPr>
            <w:tcW w:w="3118" w:type="dxa"/>
            <w:gridSpan w:val="3"/>
          </w:tcPr>
          <w:p w:rsidR="007B01A7" w:rsidRPr="0061676B" w:rsidRDefault="007B01A7" w:rsidP="0061676B">
            <w:pPr>
              <w:pStyle w:val="TableParagraph"/>
              <w:spacing w:before="0"/>
              <w:ind w:right="808"/>
              <w:jc w:val="center"/>
              <w:rPr>
                <w:rFonts w:ascii="Arial Narrow" w:hAnsi="Arial Narrow"/>
                <w:b/>
              </w:rPr>
            </w:pPr>
            <w:r w:rsidRPr="0061676B">
              <w:rPr>
                <w:rFonts w:ascii="Arial Narrow" w:hAnsi="Arial Narrow"/>
                <w:b/>
              </w:rPr>
              <w:t>Lettura e scrittura strumentali:</w:t>
            </w:r>
          </w:p>
          <w:p w:rsidR="007B01A7" w:rsidRPr="0061676B" w:rsidRDefault="007B01A7" w:rsidP="0061676B">
            <w:pPr>
              <w:pStyle w:val="BodyText"/>
              <w:jc w:val="center"/>
              <w:rPr>
                <w:rFonts w:ascii="Arial Narrow" w:hAnsi="Arial Narrow"/>
                <w:b/>
                <w:sz w:val="13"/>
              </w:rPr>
            </w:pPr>
          </w:p>
        </w:tc>
      </w:tr>
      <w:tr w:rsidR="007B01A7" w:rsidRPr="0061676B" w:rsidTr="0061676B">
        <w:trPr>
          <w:trHeight w:val="477"/>
        </w:trPr>
        <w:tc>
          <w:tcPr>
            <w:tcW w:w="1101" w:type="dxa"/>
          </w:tcPr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180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ind w:left="0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 xml:space="preserve">      adeguata</w:t>
            </w:r>
          </w:p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088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2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61676B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2" w:type="dxa"/>
          </w:tcPr>
          <w:p w:rsidR="007B01A7" w:rsidRPr="0061676B" w:rsidRDefault="007B01A7" w:rsidP="0061676B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1676B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7B01A7" w:rsidRPr="0061676B" w:rsidRDefault="007B01A7" w:rsidP="0061676B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1676B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61676B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</w:tr>
    </w:tbl>
    <w:p w:rsidR="007B01A7" w:rsidRDefault="007B01A7"/>
    <w:sectPr w:rsidR="007B01A7" w:rsidSect="008C59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1A7" w:rsidRDefault="007B01A7" w:rsidP="00CE5269">
      <w:pPr>
        <w:spacing w:after="0" w:line="240" w:lineRule="auto"/>
      </w:pPr>
      <w:r>
        <w:separator/>
      </w:r>
    </w:p>
  </w:endnote>
  <w:endnote w:type="continuationSeparator" w:id="0">
    <w:p w:rsidR="007B01A7" w:rsidRDefault="007B01A7" w:rsidP="00CE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1A7" w:rsidRDefault="007B01A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1A7" w:rsidRDefault="007B01A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1A7" w:rsidRDefault="007B01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1A7" w:rsidRDefault="007B01A7" w:rsidP="00CE5269">
      <w:pPr>
        <w:spacing w:after="0" w:line="240" w:lineRule="auto"/>
      </w:pPr>
      <w:r>
        <w:separator/>
      </w:r>
    </w:p>
  </w:footnote>
  <w:footnote w:type="continuationSeparator" w:id="0">
    <w:p w:rsidR="007B01A7" w:rsidRDefault="007B01A7" w:rsidP="00CE5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1A7" w:rsidRDefault="007B01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1A7" w:rsidRDefault="007B01A7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PROTOCOLLO DSA </w:t>
    </w:r>
  </w:p>
  <w:p w:rsidR="007B01A7" w:rsidRDefault="007B01A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1A7" w:rsidRDefault="007B01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6EE4"/>
    <w:rsid w:val="00096938"/>
    <w:rsid w:val="00152EAB"/>
    <w:rsid w:val="001774EF"/>
    <w:rsid w:val="001F1E00"/>
    <w:rsid w:val="00221841"/>
    <w:rsid w:val="00261227"/>
    <w:rsid w:val="00337B9F"/>
    <w:rsid w:val="003A1E6E"/>
    <w:rsid w:val="0043169B"/>
    <w:rsid w:val="00466175"/>
    <w:rsid w:val="004813B3"/>
    <w:rsid w:val="00485439"/>
    <w:rsid w:val="004856C3"/>
    <w:rsid w:val="005031C8"/>
    <w:rsid w:val="00533D70"/>
    <w:rsid w:val="005A40A3"/>
    <w:rsid w:val="00600EDA"/>
    <w:rsid w:val="0061676B"/>
    <w:rsid w:val="00725D0F"/>
    <w:rsid w:val="007A57F0"/>
    <w:rsid w:val="007B01A7"/>
    <w:rsid w:val="00807C08"/>
    <w:rsid w:val="00811ABB"/>
    <w:rsid w:val="0082378E"/>
    <w:rsid w:val="00866EE4"/>
    <w:rsid w:val="008C4A3C"/>
    <w:rsid w:val="008C5914"/>
    <w:rsid w:val="008D3EE0"/>
    <w:rsid w:val="009668B1"/>
    <w:rsid w:val="009A6363"/>
    <w:rsid w:val="009F1FEF"/>
    <w:rsid w:val="00B7695D"/>
    <w:rsid w:val="00BD24F9"/>
    <w:rsid w:val="00BE6994"/>
    <w:rsid w:val="00C05A06"/>
    <w:rsid w:val="00C06221"/>
    <w:rsid w:val="00C2710B"/>
    <w:rsid w:val="00C602C3"/>
    <w:rsid w:val="00CD7809"/>
    <w:rsid w:val="00CE5269"/>
    <w:rsid w:val="00D4738E"/>
    <w:rsid w:val="00E40DE6"/>
    <w:rsid w:val="00F25531"/>
    <w:rsid w:val="00FC6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EE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66EE4"/>
    <w:pPr>
      <w:widowControl w:val="0"/>
      <w:autoSpaceDE w:val="0"/>
      <w:autoSpaceDN w:val="0"/>
      <w:spacing w:after="0" w:line="240" w:lineRule="auto"/>
    </w:pPr>
    <w:rPr>
      <w:rFonts w:ascii="Century Gothic" w:hAnsi="Century Gothic" w:cs="Century Gothic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66EE4"/>
    <w:rPr>
      <w:rFonts w:ascii="Century Gothic" w:hAnsi="Century Gothic" w:cs="Century Gothic"/>
      <w:sz w:val="28"/>
      <w:szCs w:val="28"/>
      <w:lang w:val="en-US"/>
    </w:rPr>
  </w:style>
  <w:style w:type="paragraph" w:customStyle="1" w:styleId="TableParagraph">
    <w:name w:val="Table Paragraph"/>
    <w:basedOn w:val="Normal"/>
    <w:uiPriority w:val="99"/>
    <w:rsid w:val="00866EE4"/>
    <w:pPr>
      <w:widowControl w:val="0"/>
      <w:autoSpaceDE w:val="0"/>
      <w:autoSpaceDN w:val="0"/>
      <w:spacing w:before="119" w:after="0" w:line="240" w:lineRule="auto"/>
      <w:ind w:left="103"/>
    </w:pPr>
    <w:rPr>
      <w:rFonts w:ascii="Century Gothic" w:hAnsi="Century Gothic" w:cs="Century Gothic"/>
      <w:lang w:val="en-US"/>
    </w:rPr>
  </w:style>
  <w:style w:type="table" w:customStyle="1" w:styleId="Grigliatabella1">
    <w:name w:val="Griglia tabella1"/>
    <w:uiPriority w:val="99"/>
    <w:rsid w:val="00866EE4"/>
    <w:pPr>
      <w:widowControl w:val="0"/>
      <w:autoSpaceDE w:val="0"/>
      <w:autoSpaceDN w:val="0"/>
    </w:pPr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866E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E52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E526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E52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526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E5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52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</Pages>
  <Words>135</Words>
  <Characters>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PROTOCOLLO DSA </dc:title>
  <dc:subject/>
  <dc:creator>Monica</dc:creator>
  <cp:keywords/>
  <dc:description/>
  <cp:lastModifiedBy>Emanuela</cp:lastModifiedBy>
  <cp:revision>22</cp:revision>
  <cp:lastPrinted>2022-04-04T14:55:00Z</cp:lastPrinted>
  <dcterms:created xsi:type="dcterms:W3CDTF">2022-04-04T14:53:00Z</dcterms:created>
  <dcterms:modified xsi:type="dcterms:W3CDTF">2026-07-01T07:27:00Z</dcterms:modified>
</cp:coreProperties>
</file>